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75C0F" w14:textId="77777777" w:rsidR="005012AA" w:rsidRDefault="005012AA" w:rsidP="005012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William HOLME (alias </w:t>
      </w:r>
      <w:proofErr w:type="gramStart"/>
      <w:r>
        <w:rPr>
          <w:rFonts w:cs="Times New Roman"/>
          <w:szCs w:val="24"/>
          <w:u w:val="single"/>
        </w:rPr>
        <w:t>JAKES)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(fl.1459)</w:t>
      </w:r>
    </w:p>
    <w:p w14:paraId="0A738332" w14:textId="77777777" w:rsidR="005012AA" w:rsidRDefault="005012AA" w:rsidP="005012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0C7CBD2E" w14:textId="77777777" w:rsidR="005012AA" w:rsidRDefault="005012AA" w:rsidP="005012AA">
      <w:pPr>
        <w:pStyle w:val="NoSpacing"/>
        <w:rPr>
          <w:rFonts w:cs="Times New Roman"/>
          <w:szCs w:val="24"/>
        </w:rPr>
      </w:pPr>
    </w:p>
    <w:p w14:paraId="2872410A" w14:textId="77777777" w:rsidR="005012AA" w:rsidRDefault="005012AA" w:rsidP="005012AA">
      <w:pPr>
        <w:pStyle w:val="NoSpacing"/>
        <w:rPr>
          <w:rFonts w:cs="Times New Roman"/>
          <w:szCs w:val="24"/>
        </w:rPr>
      </w:pPr>
    </w:p>
    <w:p w14:paraId="4235E05E" w14:textId="77777777" w:rsidR="005012AA" w:rsidRDefault="005012AA" w:rsidP="005012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Oct.1459</w:t>
      </w:r>
      <w:r>
        <w:rPr>
          <w:rFonts w:cs="Times New Roman"/>
          <w:szCs w:val="24"/>
        </w:rPr>
        <w:tab/>
        <w:t>Gift of his goods and chattels to Robert Leche of London, gentleman(q.v.),</w:t>
      </w:r>
    </w:p>
    <w:p w14:paraId="27ED57C8" w14:textId="77777777" w:rsidR="005012AA" w:rsidRDefault="005012AA" w:rsidP="005012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Huberdd</w:t>
      </w:r>
      <w:proofErr w:type="spellEnd"/>
      <w:r>
        <w:rPr>
          <w:rFonts w:cs="Times New Roman"/>
          <w:szCs w:val="24"/>
        </w:rPr>
        <w:t xml:space="preserve"> of London, chaplain(q.v.), John </w:t>
      </w:r>
      <w:proofErr w:type="spellStart"/>
      <w:r>
        <w:rPr>
          <w:rFonts w:cs="Times New Roman"/>
          <w:szCs w:val="24"/>
        </w:rPr>
        <w:t>Blowbelle</w:t>
      </w:r>
      <w:proofErr w:type="spellEnd"/>
      <w:r>
        <w:rPr>
          <w:rFonts w:cs="Times New Roman"/>
          <w:szCs w:val="24"/>
        </w:rPr>
        <w:t xml:space="preserve">, of London, </w:t>
      </w:r>
    </w:p>
    <w:p w14:paraId="574D6122" w14:textId="77777777" w:rsidR="005012AA" w:rsidRDefault="005012AA" w:rsidP="005012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founder(q.v.), John </w:t>
      </w:r>
      <w:proofErr w:type="spellStart"/>
      <w:r>
        <w:rPr>
          <w:rFonts w:cs="Times New Roman"/>
          <w:szCs w:val="24"/>
        </w:rPr>
        <w:t>Badcok</w:t>
      </w:r>
      <w:proofErr w:type="spellEnd"/>
      <w:r>
        <w:rPr>
          <w:rFonts w:cs="Times New Roman"/>
          <w:szCs w:val="24"/>
        </w:rPr>
        <w:t xml:space="preserve"> of London(q.v.) and John Clarion of London,</w:t>
      </w:r>
    </w:p>
    <w:p w14:paraId="4E942826" w14:textId="77777777" w:rsidR="005012AA" w:rsidRDefault="005012AA" w:rsidP="005012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barber(q.v.).</w:t>
      </w:r>
    </w:p>
    <w:p w14:paraId="24D508A2" w14:textId="77777777" w:rsidR="005012AA" w:rsidRDefault="005012AA" w:rsidP="005012AA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154)</w:t>
      </w:r>
    </w:p>
    <w:p w14:paraId="1BB8E5A0" w14:textId="77777777" w:rsidR="005012AA" w:rsidRDefault="005012AA" w:rsidP="005012AA">
      <w:pPr>
        <w:pStyle w:val="NoSpacing"/>
        <w:rPr>
          <w:rFonts w:cs="Times New Roman"/>
          <w:szCs w:val="24"/>
        </w:rPr>
      </w:pPr>
    </w:p>
    <w:p w14:paraId="1F4DFC80" w14:textId="77777777" w:rsidR="005012AA" w:rsidRDefault="005012AA" w:rsidP="005012AA">
      <w:pPr>
        <w:pStyle w:val="NoSpacing"/>
        <w:rPr>
          <w:rFonts w:cs="Times New Roman"/>
          <w:szCs w:val="24"/>
        </w:rPr>
      </w:pPr>
    </w:p>
    <w:p w14:paraId="0DDC7805" w14:textId="77777777" w:rsidR="005012AA" w:rsidRDefault="005012AA" w:rsidP="005012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2023</w:t>
      </w:r>
    </w:p>
    <w:p w14:paraId="2B6F51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3DBB9" w14:textId="77777777" w:rsidR="005012AA" w:rsidRDefault="005012AA" w:rsidP="009139A6">
      <w:r>
        <w:separator/>
      </w:r>
    </w:p>
  </w:endnote>
  <w:endnote w:type="continuationSeparator" w:id="0">
    <w:p w14:paraId="33FFDD57" w14:textId="77777777" w:rsidR="005012AA" w:rsidRDefault="005012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D4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F9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070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F09A2" w14:textId="77777777" w:rsidR="005012AA" w:rsidRDefault="005012AA" w:rsidP="009139A6">
      <w:r>
        <w:separator/>
      </w:r>
    </w:p>
  </w:footnote>
  <w:footnote w:type="continuationSeparator" w:id="0">
    <w:p w14:paraId="45DD644D" w14:textId="77777777" w:rsidR="005012AA" w:rsidRDefault="005012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A5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C3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60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2AA"/>
    <w:rsid w:val="000666E0"/>
    <w:rsid w:val="002510B7"/>
    <w:rsid w:val="005012A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9E362"/>
  <w15:chartTrackingRefBased/>
  <w15:docId w15:val="{A149AA99-10D4-44B6-BE9E-73C641D4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2023-05-07T18:57:00Z</dcterms:created>
  <dcterms:modified xsi:type="dcterms:W3CDTF">2023-05-07T19:00:00Z</dcterms:modified>
</cp:coreProperties>
</file>